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6C064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Lawrence STONESTRETE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0EEFB677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Sittingbourne</w:t>
      </w:r>
      <w:proofErr w:type="spellEnd"/>
      <w:r>
        <w:rPr>
          <w:rFonts w:cs="Times New Roman"/>
          <w:szCs w:val="24"/>
        </w:rPr>
        <w:t>, Kent.</w:t>
      </w:r>
    </w:p>
    <w:p w14:paraId="1D37A98E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</w:p>
    <w:p w14:paraId="7B707A82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</w:p>
    <w:p w14:paraId="2518C9D6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1450</w:t>
      </w:r>
      <w:r>
        <w:rPr>
          <w:rFonts w:cs="Times New Roman"/>
          <w:szCs w:val="24"/>
        </w:rPr>
        <w:tab/>
        <w:t>He made his Will.</w:t>
      </w:r>
    </w:p>
    <w:p w14:paraId="4303CCEA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03D9135D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</w:p>
    <w:p w14:paraId="39C88EE8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</w:p>
    <w:p w14:paraId="5E1F35FE" w14:textId="77777777" w:rsidR="0036151A" w:rsidRDefault="0036151A" w:rsidP="003615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July 2022</w:t>
      </w:r>
    </w:p>
    <w:p w14:paraId="6F87A7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0E76" w14:textId="77777777" w:rsidR="0036151A" w:rsidRDefault="0036151A" w:rsidP="009139A6">
      <w:r>
        <w:separator/>
      </w:r>
    </w:p>
  </w:endnote>
  <w:endnote w:type="continuationSeparator" w:id="0">
    <w:p w14:paraId="23EC1528" w14:textId="77777777" w:rsidR="0036151A" w:rsidRDefault="003615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0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0C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AE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D30CD" w14:textId="77777777" w:rsidR="0036151A" w:rsidRDefault="0036151A" w:rsidP="009139A6">
      <w:r>
        <w:separator/>
      </w:r>
    </w:p>
  </w:footnote>
  <w:footnote w:type="continuationSeparator" w:id="0">
    <w:p w14:paraId="6CEEACF1" w14:textId="77777777" w:rsidR="0036151A" w:rsidRDefault="003615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C2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A10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94C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51A"/>
    <w:rsid w:val="000666E0"/>
    <w:rsid w:val="002510B7"/>
    <w:rsid w:val="0036151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812F"/>
  <w15:chartTrackingRefBased/>
  <w15:docId w15:val="{4C835A43-B628-498B-9812-80B1C5F53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15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2022-10-24T20:46:00Z</dcterms:created>
  <dcterms:modified xsi:type="dcterms:W3CDTF">2022-10-24T20:47:00Z</dcterms:modified>
</cp:coreProperties>
</file>